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6C427581" w14:textId="77777777" w:rsidR="00A829C5" w:rsidRDefault="00A829C5" w:rsidP="00A829C5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A508F3">
        <w:rPr>
          <w:rFonts w:cs="Arial"/>
        </w:rPr>
        <w:t>Številka:</w:t>
      </w:r>
      <w:r>
        <w:rPr>
          <w:rFonts w:cs="Arial"/>
        </w:rPr>
        <w:tab/>
        <w:t>4301-0003/2026</w:t>
      </w:r>
    </w:p>
    <w:p w14:paraId="4CA2CB20" w14:textId="77777777" w:rsidR="00A829C5" w:rsidRDefault="00A829C5" w:rsidP="00A829C5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2026-106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346CF0">
      <w:pPr>
        <w:spacing w:line="276" w:lineRule="auto"/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346CF0">
      <w:pPr>
        <w:spacing w:line="276" w:lineRule="auto"/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50188BC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 xml:space="preserve">Podpis </w:t>
      </w:r>
      <w:r w:rsidR="00782556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72E64" w14:textId="77777777" w:rsidR="005536F4" w:rsidRDefault="005536F4">
      <w:r>
        <w:separator/>
      </w:r>
    </w:p>
  </w:endnote>
  <w:endnote w:type="continuationSeparator" w:id="0">
    <w:p w14:paraId="19AC3D3E" w14:textId="77777777" w:rsidR="005536F4" w:rsidRDefault="0055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F1AC" w14:textId="77777777" w:rsidR="005536F4" w:rsidRDefault="005536F4">
      <w:r>
        <w:separator/>
      </w:r>
    </w:p>
  </w:footnote>
  <w:footnote w:type="continuationSeparator" w:id="0">
    <w:p w14:paraId="1EE53FB9" w14:textId="77777777" w:rsidR="005536F4" w:rsidRDefault="0055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83253004">
    <w:abstractNumId w:val="3"/>
  </w:num>
  <w:num w:numId="2" w16cid:durableId="356930256">
    <w:abstractNumId w:val="5"/>
  </w:num>
  <w:num w:numId="3" w16cid:durableId="1896118481">
    <w:abstractNumId w:val="2"/>
  </w:num>
  <w:num w:numId="4" w16cid:durableId="289750606">
    <w:abstractNumId w:val="1"/>
  </w:num>
  <w:num w:numId="5" w16cid:durableId="181742548">
    <w:abstractNumId w:val="4"/>
  </w:num>
  <w:num w:numId="6" w16cid:durableId="808281381">
    <w:abstractNumId w:val="0"/>
  </w:num>
  <w:num w:numId="7" w16cid:durableId="1382171674">
    <w:abstractNumId w:val="7"/>
  </w:num>
  <w:num w:numId="8" w16cid:durableId="12307695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08BA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B7BC6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27202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5AE3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146D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46CF0"/>
    <w:rsid w:val="0035043A"/>
    <w:rsid w:val="003604BB"/>
    <w:rsid w:val="00367250"/>
    <w:rsid w:val="00367AB6"/>
    <w:rsid w:val="00370866"/>
    <w:rsid w:val="0037231D"/>
    <w:rsid w:val="00381651"/>
    <w:rsid w:val="0039079A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6448"/>
    <w:rsid w:val="0051745B"/>
    <w:rsid w:val="005255EB"/>
    <w:rsid w:val="005316C0"/>
    <w:rsid w:val="00533174"/>
    <w:rsid w:val="00537622"/>
    <w:rsid w:val="0054599C"/>
    <w:rsid w:val="0054706A"/>
    <w:rsid w:val="005536F4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2556"/>
    <w:rsid w:val="0078319E"/>
    <w:rsid w:val="00783525"/>
    <w:rsid w:val="007838D2"/>
    <w:rsid w:val="007B3471"/>
    <w:rsid w:val="007B3F60"/>
    <w:rsid w:val="007D302C"/>
    <w:rsid w:val="007D4174"/>
    <w:rsid w:val="007E0866"/>
    <w:rsid w:val="007E14DE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195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1CD5"/>
    <w:rsid w:val="00A75802"/>
    <w:rsid w:val="00A829C5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D6E23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960F1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3755C"/>
    <w:rsid w:val="00C468BF"/>
    <w:rsid w:val="00C565DD"/>
    <w:rsid w:val="00C64A95"/>
    <w:rsid w:val="00C7299A"/>
    <w:rsid w:val="00C82B34"/>
    <w:rsid w:val="00C93867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64F86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28D0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42E4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1BA54C-6C7C-4DBF-92FD-DE122FFC3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B4ACCF-4662-4BD3-BF99-730778078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4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148</Words>
  <Characters>845</Characters>
  <Application>Microsoft Office Word</Application>
  <DocSecurity>0</DocSecurity>
  <Lines>7</Lines>
  <Paragraphs>1</Paragraphs>
  <ScaleCrop>false</ScaleCrop>
  <Company>ZRSBR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45</cp:revision>
  <cp:lastPrinted>2023-06-15T10:18:00Z</cp:lastPrinted>
  <dcterms:created xsi:type="dcterms:W3CDTF">2018-07-24T11:47:00Z</dcterms:created>
  <dcterms:modified xsi:type="dcterms:W3CDTF">2026-04-17T10:59:00Z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